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ECEF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RYKKYS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DF967F0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Acle, Norfolk. Husbandman.</w:t>
      </w:r>
    </w:p>
    <w:p w14:paraId="0415373C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4B27E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70605F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Aldham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taking against him and</w:t>
      </w:r>
    </w:p>
    <w:p w14:paraId="7C2DD2C2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others.    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4FB49CD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4AF18C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216AEA" w14:textId="77777777" w:rsidR="00E1693D" w:rsidRDefault="00E1693D" w:rsidP="00E16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1A934E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730E" w14:textId="77777777" w:rsidR="00E1693D" w:rsidRDefault="00E1693D" w:rsidP="009139A6">
      <w:r>
        <w:separator/>
      </w:r>
    </w:p>
  </w:endnote>
  <w:endnote w:type="continuationSeparator" w:id="0">
    <w:p w14:paraId="3D0EA9CF" w14:textId="77777777" w:rsidR="00E1693D" w:rsidRDefault="00E169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73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23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CCB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5E533" w14:textId="77777777" w:rsidR="00E1693D" w:rsidRDefault="00E1693D" w:rsidP="009139A6">
      <w:r>
        <w:separator/>
      </w:r>
    </w:p>
  </w:footnote>
  <w:footnote w:type="continuationSeparator" w:id="0">
    <w:p w14:paraId="09753B7D" w14:textId="77777777" w:rsidR="00E1693D" w:rsidRDefault="00E169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D4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67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43D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93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693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359EC"/>
  <w15:chartTrackingRefBased/>
  <w15:docId w15:val="{CC5B61A3-B6F1-4686-9A13-B7AA59B7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169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2022-02-08T20:19:00Z</dcterms:created>
  <dcterms:modified xsi:type="dcterms:W3CDTF">2022-02-08T20:19:00Z</dcterms:modified>
</cp:coreProperties>
</file>